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28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国标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国标黑体" w:cs="Times New Roman"/>
          <w:sz w:val="32"/>
          <w:szCs w:val="32"/>
          <w:lang w:val="en-US" w:eastAsia="zh-CN"/>
        </w:rPr>
        <w:t>附</w:t>
      </w:r>
      <w:r>
        <w:rPr>
          <w:rFonts w:hint="eastAsia" w:eastAsia="国标黑体" w:cs="Times New Roman"/>
          <w:sz w:val="32"/>
          <w:szCs w:val="32"/>
          <w:lang w:val="en-US" w:eastAsia="zh-CN"/>
        </w:rPr>
        <w:t>件1-3</w:t>
      </w:r>
    </w:p>
    <w:p w14:paraId="11C76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仿宋_GB2312" w:cs="Times New Roman"/>
          <w:sz w:val="44"/>
          <w:szCs w:val="44"/>
        </w:rPr>
      </w:pPr>
    </w:p>
    <w:p w14:paraId="1C3B8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申请项目资金承诺书</w:t>
      </w:r>
    </w:p>
    <w:p w14:paraId="3229F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39B5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0" w:firstLineChars="3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名称）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谨就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2026年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省光储产业专项政策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项目资金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申请事宜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，做出以下承诺：</w:t>
      </w:r>
    </w:p>
    <w:p w14:paraId="7018C67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自202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年1月1日以来，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发生质量、安全、环保等方面重大事故；</w:t>
      </w:r>
    </w:p>
    <w:p w14:paraId="5A7B4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自202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年1月1日以来，单位或法定代表人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被纳入严重失信主体；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存在影响申报的违法或严重违规问题。</w:t>
      </w:r>
    </w:p>
    <w:p w14:paraId="477A525B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 保证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所申请项目的设备、发票未享受过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国家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奖补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 w14:paraId="70D9D45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保证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所提交的申请资料全面、真实、准确、有效；</w:t>
      </w:r>
    </w:p>
    <w:p w14:paraId="6AC7F62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保证所申报的项目软硬件投资总金额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与企业实际情况相符，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没有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虚报、夸大投资额以套取财政资金的行为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21156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 如有隐瞒、虚假等不实情况，愿负相应的责任，并承担</w:t>
      </w:r>
      <w:bookmarkStart w:id="0" w:name="_GoBack"/>
      <w:r>
        <w:rPr>
          <w:rFonts w:hint="default" w:ascii="Times New Roman" w:hAnsi="Times New Roman" w:eastAsia="仿宋_GB2312" w:cs="Times New Roman"/>
          <w:sz w:val="32"/>
          <w:szCs w:val="32"/>
        </w:rPr>
        <w:t>由此产生的一切后果；</w:t>
      </w:r>
    </w:p>
    <w:bookmarkEnd w:id="0"/>
    <w:p w14:paraId="53679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 如项目申请中出现违规行为，同意省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工业和信息化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厅将其纳入社会征信系统并对外公开相关违规信息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AF53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ADDC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（单位公章）  </w:t>
      </w:r>
    </w:p>
    <w:p w14:paraId="5A767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法人代表签字：                                                                   </w:t>
      </w:r>
    </w:p>
    <w:p w14:paraId="37891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年     月    日 </w:t>
      </w:r>
    </w:p>
    <w:sectPr>
      <w:footerReference r:id="rId3" w:type="default"/>
      <w:footerReference r:id="rId4" w:type="even"/>
      <w:pgSz w:w="11906" w:h="16838"/>
      <w:pgMar w:top="2098" w:right="1474" w:bottom="1814" w:left="1588" w:header="851" w:footer="1417" w:gutter="0"/>
      <w:pgNumType w:fmt="numberInDash" w:start="17"/>
      <w:cols w:space="0" w:num="1"/>
      <w:rtlGutter w:val="0"/>
      <w:docGrid w:type="line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40F8D"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92C1DE"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- 16 -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92C1DE"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- 16 -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14C6B">
    <w:pPr>
      <w:pStyle w:val="5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2F58885E">
    <w:pPr>
      <w:pStyle w:val="5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FF53FE"/>
    <w:multiLevelType w:val="singleLevel"/>
    <w:tmpl w:val="BEFF53FE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oNotHyphenateCaps/>
  <w:drawingGridVerticalSpacing w:val="58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WYzMmRkZTZkMmM1ZjNhODE0MTFhMWZiNTRmY2MifQ=="/>
  </w:docVars>
  <w:rsids>
    <w:rsidRoot w:val="00F2357E"/>
    <w:rsid w:val="000C149A"/>
    <w:rsid w:val="0010120A"/>
    <w:rsid w:val="001759A2"/>
    <w:rsid w:val="001A55FA"/>
    <w:rsid w:val="003965B1"/>
    <w:rsid w:val="003B7AD7"/>
    <w:rsid w:val="00493FBC"/>
    <w:rsid w:val="004B0A34"/>
    <w:rsid w:val="00570188"/>
    <w:rsid w:val="00571486"/>
    <w:rsid w:val="006D212B"/>
    <w:rsid w:val="00702810"/>
    <w:rsid w:val="007A4C4B"/>
    <w:rsid w:val="007B5CA3"/>
    <w:rsid w:val="008240CF"/>
    <w:rsid w:val="00862B0E"/>
    <w:rsid w:val="008856C0"/>
    <w:rsid w:val="008E0E0B"/>
    <w:rsid w:val="00A606E6"/>
    <w:rsid w:val="00A9262D"/>
    <w:rsid w:val="00B9757A"/>
    <w:rsid w:val="00C104AD"/>
    <w:rsid w:val="00C233DF"/>
    <w:rsid w:val="00CD4F24"/>
    <w:rsid w:val="00D06E49"/>
    <w:rsid w:val="00EB2D17"/>
    <w:rsid w:val="00EF02CE"/>
    <w:rsid w:val="00F2357E"/>
    <w:rsid w:val="0312414A"/>
    <w:rsid w:val="05AF17FD"/>
    <w:rsid w:val="06A3303E"/>
    <w:rsid w:val="0EF86072"/>
    <w:rsid w:val="14BD41AA"/>
    <w:rsid w:val="14F10C0A"/>
    <w:rsid w:val="1F8A6A98"/>
    <w:rsid w:val="2769195B"/>
    <w:rsid w:val="2DC80F1F"/>
    <w:rsid w:val="2E17768F"/>
    <w:rsid w:val="37EDA3FF"/>
    <w:rsid w:val="39F5CB97"/>
    <w:rsid w:val="3AFB67FA"/>
    <w:rsid w:val="3FBFAD4A"/>
    <w:rsid w:val="3FDD8D2C"/>
    <w:rsid w:val="42AD5921"/>
    <w:rsid w:val="4B632594"/>
    <w:rsid w:val="4BB944FA"/>
    <w:rsid w:val="4F49558C"/>
    <w:rsid w:val="5BE208D3"/>
    <w:rsid w:val="5D9B5788"/>
    <w:rsid w:val="5DBE1631"/>
    <w:rsid w:val="5FBE1787"/>
    <w:rsid w:val="63875F28"/>
    <w:rsid w:val="63EF742B"/>
    <w:rsid w:val="64F497E7"/>
    <w:rsid w:val="67A029E4"/>
    <w:rsid w:val="67AD559E"/>
    <w:rsid w:val="6A80078F"/>
    <w:rsid w:val="6BBFBB85"/>
    <w:rsid w:val="71AF66F1"/>
    <w:rsid w:val="71D54A33"/>
    <w:rsid w:val="74BF0BE7"/>
    <w:rsid w:val="75D17FAA"/>
    <w:rsid w:val="77FB7CC1"/>
    <w:rsid w:val="77FBFCF3"/>
    <w:rsid w:val="7B6644AE"/>
    <w:rsid w:val="7BD6F16F"/>
    <w:rsid w:val="7EA17B0D"/>
    <w:rsid w:val="7EE78CAD"/>
    <w:rsid w:val="7EFFFEB5"/>
    <w:rsid w:val="7F2F00B6"/>
    <w:rsid w:val="7FFAAF0C"/>
    <w:rsid w:val="7FFB0DB9"/>
    <w:rsid w:val="7FFDA722"/>
    <w:rsid w:val="8FB78A1D"/>
    <w:rsid w:val="B7FFA01F"/>
    <w:rsid w:val="BE45EDD3"/>
    <w:rsid w:val="BFCD419F"/>
    <w:rsid w:val="C7FF19A5"/>
    <w:rsid w:val="DEFF6511"/>
    <w:rsid w:val="DFFDE7D9"/>
    <w:rsid w:val="EBF64C27"/>
    <w:rsid w:val="F7DC326F"/>
    <w:rsid w:val="FE75C281"/>
    <w:rsid w:val="FEA3E18A"/>
    <w:rsid w:val="FFFEC296"/>
    <w:rsid w:val="FFFF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100" w:beforeAutospacing="1" w:after="120"/>
    </w:pPr>
    <w:rPr>
      <w:szCs w:val="24"/>
    </w:rPr>
  </w:style>
  <w:style w:type="paragraph" w:styleId="3">
    <w:name w:val="Title"/>
    <w:basedOn w:val="1"/>
    <w:next w:val="1"/>
    <w:qFormat/>
    <w:locked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styleId="4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Balloon Text Char"/>
    <w:basedOn w:val="8"/>
    <w:link w:val="4"/>
    <w:semiHidden/>
    <w:qFormat/>
    <w:locked/>
    <w:uiPriority w:val="99"/>
    <w:rPr>
      <w:rFonts w:ascii="Times New Roman" w:hAnsi="Times New Roman" w:cs="Times New Roman"/>
      <w:sz w:val="2"/>
      <w:szCs w:val="2"/>
    </w:rPr>
  </w:style>
  <w:style w:type="character" w:customStyle="1" w:styleId="11">
    <w:name w:val="Footer Char"/>
    <w:basedOn w:val="8"/>
    <w:link w:val="5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Header Char"/>
    <w:basedOn w:val="8"/>
    <w:link w:val="6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1</Pages>
  <Words>340</Words>
  <Characters>354</Characters>
  <Lines>0</Lines>
  <Paragraphs>0</Paragraphs>
  <TotalTime>7</TotalTime>
  <ScaleCrop>false</ScaleCrop>
  <LinksUpToDate>false</LinksUpToDate>
  <CharactersWithSpaces>530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2019-09-15T06:58:00Z</dcterms:created>
  <dc:creator>系统管理员</dc:creator>
  <cp:lastModifiedBy>lenovo</cp:lastModifiedBy>
  <cp:lastPrinted>2026-07-29T10:41:12Z</cp:lastPrinted>
  <dcterms:modified xsi:type="dcterms:W3CDTF">2026-07-29T10:47:02Z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5112751AEBEF46FA8DB7AC8804C124B8_13</vt:lpwstr>
  </property>
  <property fmtid="{D5CDD505-2E9C-101B-9397-08002B2CF9AE}" pid="4" name="KSOTemplateDocerSaveRecord">
    <vt:lpwstr>eyJoZGlkIjoiY2NlYmQ2OGU4ZDhmYzU3OGMwZjQxNjA3M2E5MmI2MDciLCJ1c2VySWQiOiIzMDIzMTkzMTYifQ==</vt:lpwstr>
  </property>
</Properties>
</file>