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1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附</w:t>
      </w:r>
      <w:r>
        <w:rPr>
          <w:rFonts w:hint="eastAsia" w:eastAsia="黑体" w:cs="Times New Roman"/>
          <w:sz w:val="32"/>
          <w:szCs w:val="32"/>
          <w:lang w:val="en-US" w:eastAsia="zh-CN"/>
        </w:rPr>
        <w:t>件1-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 w14:paraId="2AE6A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ACA7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申请项目资金承诺书</w:t>
      </w:r>
    </w:p>
    <w:p w14:paraId="2132E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B982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市、县（市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区）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工业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和信息化局（主管部门）名称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谨就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2026年省光储产业专项政策项目资金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申请事宜，做出以下承诺：</w:t>
      </w:r>
    </w:p>
    <w:p w14:paraId="0A4AD2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保证提交申报材料经过集体决策、流程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合规；</w:t>
      </w:r>
    </w:p>
    <w:p w14:paraId="273615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保证所申请的项目未享受过国家或省级奖补；</w:t>
      </w:r>
    </w:p>
    <w:p w14:paraId="57718A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保证对本级推荐上报项目的软硬件投资金额进行认真审核，确保与企业实际情况相符，没有虚报、夸大投资额以套取财政资金的行为；</w:t>
      </w:r>
    </w:p>
    <w:p w14:paraId="0E919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如有隐瞒、虚假等不实情况，愿负相应的责任，并承担由此产生的一切后果。</w:t>
      </w:r>
    </w:p>
    <w:p w14:paraId="73C7F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63528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9838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35CB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（单位公章）  </w:t>
      </w:r>
    </w:p>
    <w:p w14:paraId="5CF76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主要负责人签字：                                                                   </w:t>
      </w:r>
    </w:p>
    <w:p w14:paraId="220AD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   月    日 </w:t>
      </w:r>
    </w:p>
    <w:p w14:paraId="09A65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国标黑体" w:hAnsi="国标黑体" w:eastAsia="国标黑体" w:cs="国标黑体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2098" w:right="1531" w:bottom="1814" w:left="1531" w:header="851" w:footer="1417" w:gutter="0"/>
      <w:pgNumType w:fmt="numberInDash" w:start="14"/>
      <w:cols w:space="425" w:num="1"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宋体fal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C12F3"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8A6539"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- 32 -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8A6539"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- 32 -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90B2F"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0AECCF8"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7DB08"/>
    <w:multiLevelType w:val="singleLevel"/>
    <w:tmpl w:val="DBD7DB08"/>
    <w:lvl w:ilvl="0" w:tentative="0">
      <w:start w:val="1"/>
      <w:numFmt w:val="decimal"/>
      <w:suff w:val="nothing"/>
      <w:lvlText w:val="%1．"/>
      <w:lvlJc w:val="left"/>
      <w:pPr>
        <w:ind w:left="-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oNotHyphenateCaps/>
  <w:drawingGridVerticalSpacing w:val="58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WYzMmRkZTZkMmM1ZjNhODE0MTFhMWZiNTRmY2MifQ=="/>
  </w:docVars>
  <w:rsids>
    <w:rsidRoot w:val="00F2357E"/>
    <w:rsid w:val="0010120A"/>
    <w:rsid w:val="00181F0D"/>
    <w:rsid w:val="001E2EA6"/>
    <w:rsid w:val="00361591"/>
    <w:rsid w:val="00462E57"/>
    <w:rsid w:val="00632AAC"/>
    <w:rsid w:val="006F273D"/>
    <w:rsid w:val="00702810"/>
    <w:rsid w:val="007E146A"/>
    <w:rsid w:val="007F1393"/>
    <w:rsid w:val="008E0E0B"/>
    <w:rsid w:val="009E0A93"/>
    <w:rsid w:val="00A9546F"/>
    <w:rsid w:val="00AA61F1"/>
    <w:rsid w:val="00B53F49"/>
    <w:rsid w:val="00B613C9"/>
    <w:rsid w:val="00B9757A"/>
    <w:rsid w:val="00BF4E3A"/>
    <w:rsid w:val="00C4179A"/>
    <w:rsid w:val="00D84B3D"/>
    <w:rsid w:val="00DD4F62"/>
    <w:rsid w:val="00DE01DB"/>
    <w:rsid w:val="00E36185"/>
    <w:rsid w:val="00E624FB"/>
    <w:rsid w:val="00EB2D17"/>
    <w:rsid w:val="00F2357E"/>
    <w:rsid w:val="00F729EF"/>
    <w:rsid w:val="00FC1A7D"/>
    <w:rsid w:val="1FF33A8B"/>
    <w:rsid w:val="2421409E"/>
    <w:rsid w:val="25690317"/>
    <w:rsid w:val="2BB41EF3"/>
    <w:rsid w:val="30972392"/>
    <w:rsid w:val="37FD24F5"/>
    <w:rsid w:val="38B5CEBF"/>
    <w:rsid w:val="3BF6537D"/>
    <w:rsid w:val="3DE7B0CE"/>
    <w:rsid w:val="3EDDC795"/>
    <w:rsid w:val="43FB5AD0"/>
    <w:rsid w:val="44240941"/>
    <w:rsid w:val="477F6CB1"/>
    <w:rsid w:val="482B0A38"/>
    <w:rsid w:val="5895268E"/>
    <w:rsid w:val="5E0B3E43"/>
    <w:rsid w:val="64BB02BA"/>
    <w:rsid w:val="7379524A"/>
    <w:rsid w:val="76FDE85B"/>
    <w:rsid w:val="778BBE75"/>
    <w:rsid w:val="77BC98AA"/>
    <w:rsid w:val="77E58EE9"/>
    <w:rsid w:val="77EB1B3A"/>
    <w:rsid w:val="7BFF15B6"/>
    <w:rsid w:val="7D9F5242"/>
    <w:rsid w:val="7D9F91E7"/>
    <w:rsid w:val="7FF6EAEC"/>
    <w:rsid w:val="9FF302F3"/>
    <w:rsid w:val="ADFC187F"/>
    <w:rsid w:val="BAEB8F2E"/>
    <w:rsid w:val="BEB7AB67"/>
    <w:rsid w:val="BEF62E3E"/>
    <w:rsid w:val="CFB73F84"/>
    <w:rsid w:val="D46B1946"/>
    <w:rsid w:val="D7736CBB"/>
    <w:rsid w:val="E7ED95F4"/>
    <w:rsid w:val="F3A26909"/>
    <w:rsid w:val="FB7F121C"/>
    <w:rsid w:val="FBB868AC"/>
    <w:rsid w:val="FBBF3027"/>
    <w:rsid w:val="FD8DBF71"/>
    <w:rsid w:val="FF26C591"/>
    <w:rsid w:val="FFD389ED"/>
    <w:rsid w:val="FFE78065"/>
    <w:rsid w:val="FFEF1002"/>
    <w:rsid w:val="FFF7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fal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fal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100" w:beforeAutospacing="1" w:after="120"/>
    </w:pPr>
    <w:rPr>
      <w:szCs w:val="24"/>
    </w:rPr>
  </w:style>
  <w:style w:type="paragraph" w:styleId="3">
    <w:name w:val="Title"/>
    <w:basedOn w:val="1"/>
    <w:next w:val="1"/>
    <w:qFormat/>
    <w:locked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Footer Char"/>
    <w:basedOn w:val="7"/>
    <w:link w:val="4"/>
    <w:qFormat/>
    <w:locked/>
    <w:uiPriority w:val="99"/>
    <w:rPr>
      <w:rFonts w:ascii="Times New Roman" w:hAnsi="Times New Roman" w:eastAsia="宋体fal" w:cs="Times New Roman"/>
      <w:sz w:val="18"/>
      <w:szCs w:val="18"/>
    </w:rPr>
  </w:style>
  <w:style w:type="character" w:customStyle="1" w:styleId="10">
    <w:name w:val="Header Char"/>
    <w:basedOn w:val="7"/>
    <w:link w:val="5"/>
    <w:qFormat/>
    <w:locked/>
    <w:uiPriority w:val="99"/>
    <w:rPr>
      <w:rFonts w:ascii="Times New Roman" w:hAnsi="Times New Roman" w:eastAsia="宋体fal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1</Pages>
  <Words>223</Words>
  <Characters>227</Characters>
  <Lines>0</Lines>
  <Paragraphs>0</Paragraphs>
  <TotalTime>4</TotalTime>
  <ScaleCrop>false</ScaleCrop>
  <LinksUpToDate>false</LinksUpToDate>
  <CharactersWithSpaces>396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2018-06-09T02:24:00Z</dcterms:created>
  <dc:creator>系统管理员</dc:creator>
  <cp:lastModifiedBy>lenovo</cp:lastModifiedBy>
  <cp:lastPrinted>2026-07-29T10:39:27Z</cp:lastPrinted>
  <dcterms:modified xsi:type="dcterms:W3CDTF">2026-07-29T10:47:01Z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EA575290854FD98C80F1726986611B5F_43</vt:lpwstr>
  </property>
  <property fmtid="{D5CDD505-2E9C-101B-9397-08002B2CF9AE}" pid="4" name="KSOTemplateDocerSaveRecord">
    <vt:lpwstr>eyJoZGlkIjoiNjc1ZWYzMmRkZTZkMmM1ZjNhODE0MTFhMWZiNTRmY2MiLCJ1c2VySWQiOiI0MzgzOTIxMTUifQ==</vt:lpwstr>
  </property>
</Properties>
</file>